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C2DA4" w14:textId="77777777" w:rsidR="008C4B4C" w:rsidRPr="00D3596B" w:rsidRDefault="00C825DC" w:rsidP="0087185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596B">
        <w:rPr>
          <w:rFonts w:ascii="Times New Roman" w:hAnsi="Times New Roman" w:cs="Times New Roman"/>
          <w:b/>
          <w:sz w:val="26"/>
          <w:szCs w:val="26"/>
        </w:rPr>
        <w:t>FIRST SOURCE</w:t>
      </w:r>
      <w:r w:rsidR="007E4759" w:rsidRPr="00D3596B">
        <w:rPr>
          <w:rFonts w:ascii="Times New Roman" w:hAnsi="Times New Roman" w:cs="Times New Roman"/>
          <w:b/>
          <w:sz w:val="26"/>
          <w:szCs w:val="26"/>
        </w:rPr>
        <w:t xml:space="preserve"> FORMS CHECKLIST</w:t>
      </w:r>
    </w:p>
    <w:p w14:paraId="73CFB28F" w14:textId="77777777" w:rsidR="002552E0" w:rsidRPr="00D3596B" w:rsidRDefault="002552E0" w:rsidP="00E57430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596B">
        <w:rPr>
          <w:rFonts w:ascii="Times New Roman" w:hAnsi="Times New Roman" w:cs="Times New Roman"/>
          <w:b/>
          <w:sz w:val="26"/>
          <w:szCs w:val="26"/>
        </w:rPr>
        <w:t xml:space="preserve">Checklist </w:t>
      </w:r>
      <w:r w:rsidR="007E4759" w:rsidRPr="00D3596B">
        <w:rPr>
          <w:rFonts w:ascii="Times New Roman" w:hAnsi="Times New Roman" w:cs="Times New Roman"/>
          <w:b/>
          <w:sz w:val="26"/>
          <w:szCs w:val="26"/>
        </w:rPr>
        <w:t>for</w:t>
      </w:r>
      <w:r w:rsidRPr="00D3596B">
        <w:rPr>
          <w:rFonts w:ascii="Times New Roman" w:hAnsi="Times New Roman" w:cs="Times New Roman"/>
          <w:b/>
          <w:sz w:val="26"/>
          <w:szCs w:val="26"/>
        </w:rPr>
        <w:t xml:space="preserve"> Vendor Package Completeness</w:t>
      </w:r>
    </w:p>
    <w:p w14:paraId="02020AD2" w14:textId="77777777" w:rsidR="00C825DC" w:rsidRPr="00E00EDA" w:rsidRDefault="00DE73C1" w:rsidP="00E32CD0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 w:rsidRPr="00DE73C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A. </w:t>
      </w:r>
      <w:r w:rsidR="00E32CD0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First Source Employment Agreement for </w:t>
      </w:r>
      <w:proofErr w:type="gramStart"/>
      <w:r w:rsidR="00E32CD0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Non Construction</w:t>
      </w:r>
      <w:proofErr w:type="gramEnd"/>
      <w:r w:rsidR="00E32CD0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 Contracts Only</w:t>
      </w:r>
      <w:r w:rsidR="00771E90" w:rsidRP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Fill out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>each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line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 each section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accordingly</w:t>
      </w:r>
    </w:p>
    <w:p w14:paraId="2365B8F0" w14:textId="77777777" w:rsidR="002552E0" w:rsidRPr="00D3596B" w:rsidRDefault="00C825DC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GOVERNMENT-ASSISTED CONTRACT INFORMATION</w:t>
      </w:r>
      <w:r w:rsidR="002552E0"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  <w:r w:rsidR="002552E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10748DD5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CONTRACT/SOLICITATION NUMBER: </w:t>
      </w:r>
      <w:r w:rsidR="00B724EF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from Solicitation cover page Box #3 </w:t>
      </w:r>
    </w:p>
    <w:p w14:paraId="6271E929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DISTRICT CONTRACTING AGENCY: </w:t>
      </w:r>
      <w:r w:rsidR="007A04D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department name from Section G.1(b) of the Solicitation</w:t>
      </w:r>
    </w:p>
    <w:p w14:paraId="470AC05B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CONTRACTING OFFICER: </w:t>
      </w:r>
      <w:r w:rsidR="00B724EF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from Section G.1(a) of the Solicitation </w:t>
      </w:r>
    </w:p>
    <w:p w14:paraId="02824392" w14:textId="77777777" w:rsidR="00D04FA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TELEPHONE NUMBER: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5A66E9B7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Email:</w:t>
      </w:r>
      <w:r w:rsidR="00D04FAC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3920FBBB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TOTAL CONTRACT AMOUNT</w:t>
      </w:r>
      <w:r w:rsidR="00D04FAC" w:rsidRPr="00D3596B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7666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Offeror’s Base Period total amount</w:t>
      </w:r>
    </w:p>
    <w:p w14:paraId="41661524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EMPLOYER CONTRACT AMOUNT: </w:t>
      </w:r>
      <w:bookmarkStart w:id="0" w:name="_Hlk58840981"/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7666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Offeror’s Base Period total amount</w:t>
      </w:r>
      <w:bookmarkEnd w:id="0"/>
    </w:p>
    <w:p w14:paraId="0445E89D" w14:textId="77777777" w:rsidR="005603B6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CONTRACT NAME: </w:t>
      </w:r>
      <w:r w:rsidR="0016735A" w:rsidRPr="0016735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enter Caption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Solicitation cover page Box #1</w:t>
      </w:r>
    </w:p>
    <w:p w14:paraId="08F97D0B" w14:textId="77777777" w:rsidR="00D04FAC" w:rsidRPr="00D3596B" w:rsidRDefault="00D04FAC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CONTRACT ADDRESS</w:t>
      </w:r>
      <w:r w:rsidR="007A04DA" w:rsidRPr="00D3596B">
        <w:rPr>
          <w:rFonts w:ascii="Times New Roman" w:eastAsia="Times New Roman" w:hAnsi="Times New Roman" w:cs="Times New Roman"/>
          <w:sz w:val="26"/>
          <w:szCs w:val="26"/>
        </w:rPr>
        <w:t>, CITY, STATE,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A04DA" w:rsidRPr="00D3596B">
        <w:rPr>
          <w:rFonts w:ascii="Times New Roman" w:eastAsia="Times New Roman" w:hAnsi="Times New Roman" w:cs="Times New Roman"/>
          <w:sz w:val="26"/>
          <w:szCs w:val="26"/>
        </w:rPr>
        <w:t>ZIP CODE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9821D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9821D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A04D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  <w:r w:rsidR="007A04D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663ED6B3" w14:textId="77777777" w:rsidR="00C931FA" w:rsidRDefault="00D04FAC" w:rsidP="00F81B0E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CONTRACT START DATE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>CONTRACT END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>: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31F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“</w:t>
      </w:r>
      <w:r w:rsidR="00C931FA" w:rsidRPr="0076661C">
        <w:rPr>
          <w:rFonts w:ascii="Times New Roman" w:eastAsia="Times New Roman" w:hAnsi="Times New Roman" w:cs="Times New Roman"/>
          <w:sz w:val="26"/>
          <w:szCs w:val="26"/>
        </w:rPr>
        <w:t>TBD</w:t>
      </w:r>
      <w:r w:rsidR="00C931F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” on each line</w:t>
      </w:r>
    </w:p>
    <w:p w14:paraId="13BF8AB7" w14:textId="77777777" w:rsidR="00D04FAC" w:rsidRPr="00D3596B" w:rsidRDefault="00D04FAC" w:rsidP="00F81B0E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EMPLOYER START DATE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EMPLOYER END DATE: </w:t>
      </w:r>
      <w:r w:rsidR="00165E8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“</w:t>
      </w:r>
      <w:r w:rsidR="00165E8A" w:rsidRPr="0076661C">
        <w:rPr>
          <w:rFonts w:ascii="Times New Roman" w:eastAsia="Times New Roman" w:hAnsi="Times New Roman" w:cs="Times New Roman"/>
          <w:sz w:val="26"/>
          <w:szCs w:val="26"/>
        </w:rPr>
        <w:t>TBD</w:t>
      </w:r>
      <w:r w:rsidR="00165E8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” on each line</w:t>
      </w:r>
    </w:p>
    <w:p w14:paraId="3639415C" w14:textId="77777777" w:rsidR="00D04FAC" w:rsidRPr="00D3596B" w:rsidRDefault="00D04FAC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TOTAL GOVERNMENT ASSISTED FUNDED AMOUNT:</w:t>
      </w:r>
      <w:r w:rsidR="00B7335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7666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73354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Offeror’s Base Period total amount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 DATE</w:t>
      </w:r>
      <w:r w:rsidR="00B7335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B73354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“</w:t>
      </w:r>
      <w:r w:rsidR="00B73354" w:rsidRPr="0076661C">
        <w:rPr>
          <w:rFonts w:ascii="Times New Roman" w:eastAsia="Times New Roman" w:hAnsi="Times New Roman" w:cs="Times New Roman"/>
          <w:sz w:val="26"/>
          <w:szCs w:val="26"/>
        </w:rPr>
        <w:t>TBD</w:t>
      </w:r>
      <w:r w:rsidR="00B73354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”</w:t>
      </w:r>
    </w:p>
    <w:p w14:paraId="4D8D26B6" w14:textId="77777777" w:rsidR="00590859" w:rsidRPr="0076661C" w:rsidRDefault="0076661C" w:rsidP="00411A4B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On</w:t>
      </w:r>
      <w:r w:rsidR="00B73354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ly check the boxes</w:t>
      </w:r>
      <w:r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for</w:t>
      </w:r>
      <w:r w:rsidRPr="0076661C">
        <w:rPr>
          <w:rFonts w:ascii="Times New Roman" w:hAnsi="Times New Roman" w:cs="Times New Roman"/>
          <w:sz w:val="26"/>
          <w:szCs w:val="26"/>
        </w:rPr>
        <w:t xml:space="preserve"> 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Pr="0076661C">
        <w:rPr>
          <w:rFonts w:ascii="Times New Roman" w:hAnsi="Times New Roman" w:cs="Times New Roman"/>
          <w:sz w:val="26"/>
          <w:szCs w:val="26"/>
        </w:rPr>
        <w:t>CONTRACT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” and “</w:t>
      </w:r>
      <w:r w:rsidRPr="0076661C">
        <w:rPr>
          <w:rFonts w:ascii="Times New Roman" w:hAnsi="Times New Roman" w:cs="Times New Roman"/>
          <w:sz w:val="26"/>
          <w:szCs w:val="26"/>
        </w:rPr>
        <w:t>BASE YEAR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”. I</w:t>
      </w:r>
      <w:r w:rsidR="00B73354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f you think you need to check any other box, contact the point of contact on the cover page of the solicitation</w:t>
      </w:r>
    </w:p>
    <w:p w14:paraId="3B12E81D" w14:textId="77777777" w:rsidR="00590859" w:rsidRPr="00D3596B" w:rsidRDefault="00590859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DESCRIPTION OF WORK</w:t>
      </w:r>
      <w:r w:rsidR="00960BE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6F60D3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5F5F6BC3" w14:textId="77777777" w:rsidR="006F60D3" w:rsidRDefault="006F60D3" w:rsidP="00C825DC">
      <w:pPr>
        <w:spacing w:after="120"/>
        <w:rPr>
          <w:rFonts w:ascii="TimesNewRomanPS-BoldMT" w:hAnsi="TimesNewRomanPS-BoldMT" w:cs="TimesNewRomanPS-BoldMT"/>
          <w:b/>
          <w:bCs/>
          <w:sz w:val="21"/>
          <w:szCs w:val="21"/>
        </w:rPr>
      </w:pPr>
    </w:p>
    <w:p w14:paraId="6AB5FFC3" w14:textId="77777777" w:rsidR="00C825DC" w:rsidRPr="00111006" w:rsidRDefault="006F60D3" w:rsidP="003713D3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hAnsi="Times New Roman" w:cs="Times New Roman"/>
          <w:b/>
          <w:bCs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EMPLOYER INFORMATION</w:t>
      </w:r>
    </w:p>
    <w:p w14:paraId="6321D991" w14:textId="77777777" w:rsidR="006F60D3" w:rsidRPr="00F70B89" w:rsidRDefault="00111006" w:rsidP="00D208EC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F70B89">
        <w:rPr>
          <w:rFonts w:ascii="Times New Roman" w:hAnsi="Times New Roman" w:cs="Times New Roman"/>
          <w:sz w:val="26"/>
          <w:szCs w:val="26"/>
        </w:rPr>
        <w:t>EMPLOYER NAME, EMPLOYER ADDRESS, CITY, STATE, ZIP CODE, TELEPHONE NUMBER</w:t>
      </w:r>
      <w:r w:rsidR="004C698A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FEDERAL IDENTIFICATION NO.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CONTACT PERSON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TITLE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E-MAIL</w:t>
      </w:r>
      <w:r w:rsid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TELEPHONE NUMBER:</w:t>
      </w:r>
      <w:r w:rsidR="00F70B89">
        <w:rPr>
          <w:rFonts w:ascii="Times New Roman" w:hAnsi="Times New Roman" w:cs="Times New Roman"/>
          <w:sz w:val="26"/>
          <w:szCs w:val="26"/>
        </w:rPr>
        <w:t xml:space="preserve"> </w:t>
      </w:r>
      <w:r w:rsidR="00F70B89" w:rsidRPr="00F70B89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F70B89">
        <w:rPr>
          <w:rFonts w:ascii="Times New Roman" w:hAnsi="Times New Roman" w:cs="Times New Roman"/>
          <w:sz w:val="26"/>
          <w:szCs w:val="26"/>
        </w:rPr>
        <w:t xml:space="preserve"> 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Offeror’s Legal Business Entity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information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as entered on the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Bidder-Offeror Certification Form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–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OCFO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”</w:t>
      </w:r>
    </w:p>
    <w:p w14:paraId="24A487F0" w14:textId="77777777" w:rsidR="005120AE" w:rsidRPr="005120AE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 xml:space="preserve">CERTIFIED BUSINESS ENTERPRISE CERTIFICATION NUMBER: 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Offeror’s CBE number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from the DC Department of Small and Local Business Development (DSLBD)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or “</w:t>
      </w:r>
      <w:r w:rsidR="007C6933" w:rsidRPr="00050E40">
        <w:rPr>
          <w:rFonts w:ascii="Times New Roman" w:hAnsi="Times New Roman" w:cs="Times New Roman"/>
          <w:sz w:val="26"/>
          <w:szCs w:val="26"/>
        </w:rPr>
        <w:t>N/A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>”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if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not applicable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</w:p>
    <w:p w14:paraId="56FFCA1E" w14:textId="77777777" w:rsidR="005120AE" w:rsidRPr="005120AE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 xml:space="preserve">D.C.!APPRENTICESHIP COUNCIL REGISTRATION NUMBER: </w:t>
      </w:r>
      <w:r w:rsidR="007C6933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enter Offeror’s </w:t>
      </w:r>
      <w:r w:rsidR="00BB4F36">
        <w:rPr>
          <w:rFonts w:ascii="Times New Roman" w:hAnsi="Times New Roman" w:cs="Times New Roman"/>
          <w:i/>
          <w:iCs/>
          <w:sz w:val="26"/>
          <w:szCs w:val="26"/>
        </w:rPr>
        <w:t>DC Apprenticeship Registration number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from the DC Department of Employment Services (DOES)</w:t>
      </w:r>
      <w:r w:rsidR="007C6933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 or “N/A” if not applicable</w:t>
      </w:r>
    </w:p>
    <w:p w14:paraId="2DF9C920" w14:textId="77777777" w:rsidR="008C0324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>ARE YOU A SUBCONTRACTOR</w:t>
      </w:r>
      <w:r w:rsidR="008C0324">
        <w:rPr>
          <w:rFonts w:ascii="Times New Roman" w:hAnsi="Times New Roman" w:cs="Times New Roman"/>
          <w:sz w:val="26"/>
          <w:szCs w:val="26"/>
        </w:rPr>
        <w:t xml:space="preserve"> </w:t>
      </w:r>
      <w:r w:rsidR="008C0324" w:rsidRPr="008C0324">
        <w:rPr>
          <w:rFonts w:ascii="Times New Roman" w:hAnsi="Times New Roman" w:cs="Times New Roman"/>
          <w:i/>
          <w:iCs/>
          <w:sz w:val="26"/>
          <w:szCs w:val="26"/>
        </w:rPr>
        <w:t>check</w:t>
      </w:r>
      <w:r w:rsidR="008C032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gramStart"/>
      <w:r w:rsidRPr="005120AE">
        <w:rPr>
          <w:rFonts w:ascii="Times New Roman" w:hAnsi="Times New Roman" w:cs="Times New Roman"/>
          <w:sz w:val="26"/>
          <w:szCs w:val="26"/>
        </w:rPr>
        <w:t>NO</w:t>
      </w:r>
      <w:proofErr w:type="gramEnd"/>
    </w:p>
    <w:p w14:paraId="62A59D80" w14:textId="77777777" w:rsidR="005120AE" w:rsidRPr="008C0324" w:rsidRDefault="005120AE" w:rsidP="0082402A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8C0324">
        <w:rPr>
          <w:rFonts w:ascii="Times New Roman" w:hAnsi="Times New Roman" w:cs="Times New Roman"/>
          <w:sz w:val="26"/>
          <w:szCs w:val="26"/>
        </w:rPr>
        <w:lastRenderedPageBreak/>
        <w:t>IF YES, NAME OF PRIME</w:t>
      </w:r>
      <w:r w:rsidR="008C0324" w:rsidRPr="008C0324">
        <w:rPr>
          <w:rFonts w:ascii="Times New Roman" w:hAnsi="Times New Roman" w:cs="Times New Roman"/>
          <w:sz w:val="26"/>
          <w:szCs w:val="26"/>
        </w:rPr>
        <w:t xml:space="preserve"> </w:t>
      </w:r>
      <w:r w:rsidRPr="008C0324">
        <w:rPr>
          <w:rFonts w:ascii="Times New Roman" w:hAnsi="Times New Roman" w:cs="Times New Roman"/>
          <w:sz w:val="26"/>
          <w:szCs w:val="26"/>
        </w:rPr>
        <w:t xml:space="preserve">CONTRACTOR: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8C0324" w:rsidRPr="00BB4F36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="008C0324" w:rsidRPr="00050E40">
        <w:rPr>
          <w:rFonts w:ascii="Times New Roman" w:hAnsi="Times New Roman" w:cs="Times New Roman"/>
          <w:sz w:val="26"/>
          <w:szCs w:val="26"/>
        </w:rPr>
        <w:t>N/A</w:t>
      </w:r>
      <w:r w:rsidR="008C0324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” </w:t>
      </w:r>
    </w:p>
    <w:p w14:paraId="06981F48" w14:textId="77777777" w:rsidR="00111006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 xml:space="preserve">NONPROFIT ORGANIZATION WITH 50 EMPLOYEES OR LESS: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check either</w:t>
      </w:r>
      <w:r w:rsidR="00050E40">
        <w:rPr>
          <w:rFonts w:ascii="Times New Roman" w:hAnsi="Times New Roman" w:cs="Times New Roman"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>YES</w:t>
      </w:r>
      <w:r w:rsidRPr="00050E4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or</w:t>
      </w:r>
      <w:r w:rsidR="00050E40">
        <w:rPr>
          <w:rFonts w:ascii="Times New Roman" w:hAnsi="Times New Roman" w:cs="Times New Roman"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>No</w:t>
      </w:r>
    </w:p>
    <w:p w14:paraId="14F4B03A" w14:textId="77777777" w:rsidR="00894BCE" w:rsidRDefault="00894BCE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0A1954D9" w14:textId="77777777" w:rsidR="00894BCE" w:rsidRDefault="00894BCE" w:rsidP="00894BCE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94BCE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SIGNATURE PAGE </w:t>
      </w:r>
    </w:p>
    <w:p w14:paraId="08D8D005" w14:textId="77777777" w:rsidR="00894BCE" w:rsidRPr="00C605BA" w:rsidRDefault="00894BCE" w:rsidP="00894BCE">
      <w:pPr>
        <w:pStyle w:val="ListParagraph"/>
        <w:numPr>
          <w:ilvl w:val="0"/>
          <w:numId w:val="5"/>
        </w:numPr>
        <w:spacing w:after="120"/>
        <w:ind w:left="1260"/>
        <w:rPr>
          <w:rFonts w:ascii="Times New Roman" w:hAnsi="Times New Roman" w:cs="Times New Roman"/>
          <w:i/>
          <w:iCs/>
          <w:sz w:val="26"/>
          <w:szCs w:val="26"/>
        </w:rPr>
      </w:pPr>
      <w:r w:rsidRPr="00C605BA">
        <w:rPr>
          <w:rFonts w:ascii="Times New Roman" w:hAnsi="Times New Roman" w:cs="Times New Roman"/>
          <w:i/>
          <w:iCs/>
          <w:sz w:val="26"/>
          <w:szCs w:val="26"/>
        </w:rPr>
        <w:t>Complete the signature page with requested information.</w:t>
      </w:r>
    </w:p>
    <w:p w14:paraId="00B0F25D" w14:textId="77777777" w:rsidR="00894BCE" w:rsidRDefault="00894BCE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1F4E8326" w14:textId="77777777" w:rsidR="004F0025" w:rsidRDefault="004F0025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220A0679" w14:textId="77777777" w:rsidR="004F0025" w:rsidRPr="00894BCE" w:rsidRDefault="004F0025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75A721BD" w14:textId="77777777" w:rsidR="00C825DC" w:rsidRPr="00E00EDA" w:rsidRDefault="00DE73C1" w:rsidP="00C825DC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 w:rsidRPr="00DE73C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B. </w:t>
      </w:r>
      <w:r w:rsidR="00771E90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Revised </w:t>
      </w:r>
      <w:r w:rsidR="00C825DC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First Source Employment Plan</w:t>
      </w:r>
      <w:r w:rsidR="00771E90" w:rsidRP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Fill out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>each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line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 each section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accordingly</w:t>
      </w:r>
    </w:p>
    <w:p w14:paraId="27C646B0" w14:textId="77777777" w:rsidR="00E00EDA" w:rsidRPr="00E00EDA" w:rsidRDefault="00E00EDA" w:rsidP="00E00EDA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E00EDA">
        <w:rPr>
          <w:rFonts w:ascii="Times New Roman" w:eastAsia="Times New Roman" w:hAnsi="Times New Roman" w:cs="Times New Roman"/>
          <w:b/>
          <w:bCs/>
          <w:sz w:val="26"/>
          <w:szCs w:val="26"/>
        </w:rPr>
        <w:t>GOVERNMENT‐ASSISTED PROJECT/CONTRACT INFORMATION:</w:t>
      </w:r>
      <w:r w:rsidRPr="00E00ED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C9282E9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DISTRICT CONTRACTING AGENCY: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department name from Section G.1(b) of the Solicitation</w:t>
      </w:r>
    </w:p>
    <w:p w14:paraId="1BB50E98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CONTRACTING OFFICER: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0BFDB111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TELEPHONE NUMBER: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1E7E9678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TOTAL CONTRACT AMOUNT: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7666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Offeror’s Base Period total amount</w:t>
      </w:r>
    </w:p>
    <w:p w14:paraId="795F4365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EMPLOYER CONTRACT AMOUNT: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7666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Offeror’s Base Period total amount</w:t>
      </w:r>
    </w:p>
    <w:p w14:paraId="56A976AC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NAME:</w:t>
      </w:r>
      <w:r w:rsidR="00381DB0" w:rsidRPr="00381DB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381DB0" w:rsidRPr="0016735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enter Caption </w:t>
      </w:r>
      <w:r w:rsidR="00381DB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Solicitation cover page Box #1</w:t>
      </w:r>
    </w:p>
    <w:p w14:paraId="3E3A7D6D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ADDRESS:</w:t>
      </w:r>
      <w:r w:rsidR="00F12710" w:rsidRPr="00F127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F1271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</w:p>
    <w:p w14:paraId="64EA8960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CITY</w:t>
      </w:r>
      <w:r w:rsidR="00F1271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STATE</w:t>
      </w:r>
      <w:r w:rsidR="00F1271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ZIP CODE:</w:t>
      </w:r>
      <w:r w:rsidR="00F12710" w:rsidRPr="00F127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F1271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</w:p>
    <w:p w14:paraId="14A50C5B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DESCRIPTION OF WORK: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6661C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1AD7C8CA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START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PROJECT END DATE: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31F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“</w:t>
      </w:r>
      <w:r w:rsidR="00C931FA" w:rsidRPr="0076661C">
        <w:rPr>
          <w:rFonts w:ascii="Times New Roman" w:eastAsia="Times New Roman" w:hAnsi="Times New Roman" w:cs="Times New Roman"/>
          <w:sz w:val="26"/>
          <w:szCs w:val="26"/>
        </w:rPr>
        <w:t>TBD</w:t>
      </w:r>
      <w:r w:rsidR="00C931F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” on each line</w:t>
      </w:r>
    </w:p>
    <w:p w14:paraId="633EBD08" w14:textId="77777777" w:rsidR="00E00EDA" w:rsidRPr="006443DE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EMPLOYER START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 xml:space="preserve"> EMPLOYER END DATE: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31F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“</w:t>
      </w:r>
      <w:r w:rsidR="00C931FA" w:rsidRPr="0076661C">
        <w:rPr>
          <w:rFonts w:ascii="Times New Roman" w:eastAsia="Times New Roman" w:hAnsi="Times New Roman" w:cs="Times New Roman"/>
          <w:sz w:val="26"/>
          <w:szCs w:val="26"/>
        </w:rPr>
        <w:t>TBD</w:t>
      </w:r>
      <w:r w:rsidR="00C931F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” on each line</w:t>
      </w:r>
    </w:p>
    <w:p w14:paraId="78E6B8F7" w14:textId="77777777" w:rsidR="006443DE" w:rsidRDefault="006443DE" w:rsidP="006443DE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4652CC7F" w14:textId="77777777" w:rsidR="006443DE" w:rsidRPr="006443DE" w:rsidRDefault="006443DE" w:rsidP="006443DE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EMPLOYER INFORMATION</w:t>
      </w:r>
    </w:p>
    <w:p w14:paraId="717C0C36" w14:textId="77777777" w:rsidR="006443DE" w:rsidRPr="00322B49" w:rsidRDefault="006443DE" w:rsidP="00DB29BC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t>EMPLOYER NAME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COMPANY NAME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EMPLOYER ADDRESS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CITY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 STATE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ZIP CODE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TELEPHONE NUMBER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FEDERAL IDENTIFICATION NO.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CONTACT PERSON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TITLE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E‐MAIL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TELEPHONE NUMBER: 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322B49">
        <w:rPr>
          <w:rFonts w:ascii="Times New Roman" w:hAnsi="Times New Roman" w:cs="Times New Roman"/>
          <w:sz w:val="26"/>
          <w:szCs w:val="26"/>
        </w:rPr>
        <w:t xml:space="preserve"> 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Offeror’s Legal Business Entity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information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as entered on the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Bidder-Offeror Certification Form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–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OCFO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”</w:t>
      </w:r>
    </w:p>
    <w:p w14:paraId="3EED58EC" w14:textId="77777777" w:rsidR="006443DE" w:rsidRPr="00322B49" w:rsidRDefault="006443DE" w:rsidP="00322B49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EMPLOYER DESCRIPTION OF WORK: </w:t>
      </w:r>
      <w:r w:rsidR="00322B49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32791F64" w14:textId="77777777" w:rsidR="006443DE" w:rsidRPr="00322B49" w:rsidRDefault="006443DE" w:rsidP="00322B49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t>GENERAL CONTRACTOR WILL MEET THE HIRING OR HOURS WORKED PERCENTAGES REQUIREMENTS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2B49" w:rsidRPr="00322B49">
        <w:rPr>
          <w:rFonts w:ascii="Times New Roman" w:eastAsia="Times New Roman" w:hAnsi="Times New Roman" w:cs="Times New Roman"/>
          <w:i/>
          <w:iCs/>
          <w:sz w:val="26"/>
          <w:szCs w:val="26"/>
        </w:rPr>
        <w:t>check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 FOR ENTIRE PROJECT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2B49" w:rsidRPr="00322B49">
        <w:rPr>
          <w:rFonts w:ascii="Times New Roman" w:eastAsia="Times New Roman" w:hAnsi="Times New Roman" w:cs="Times New Roman"/>
          <w:i/>
          <w:iCs/>
          <w:sz w:val="26"/>
          <w:szCs w:val="26"/>
        </w:rPr>
        <w:t>box</w:t>
      </w:r>
    </w:p>
    <w:p w14:paraId="6BB60802" w14:textId="77777777" w:rsidR="00322B49" w:rsidRDefault="00322B49" w:rsidP="00322B49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415E15E9" w14:textId="77777777" w:rsidR="00322B49" w:rsidRPr="00322B49" w:rsidRDefault="00322B49" w:rsidP="00322B49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Sections A – D and the CURRENT EMPLOYEES section:</w:t>
      </w:r>
    </w:p>
    <w:p w14:paraId="517B55BF" w14:textId="76F6B445" w:rsidR="00322B49" w:rsidRDefault="00322B49" w:rsidP="00322B49">
      <w:pPr>
        <w:pStyle w:val="ListParagraph"/>
        <w:numPr>
          <w:ilvl w:val="0"/>
          <w:numId w:val="10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Fully complete each section according to the respective instructions </w:t>
      </w:r>
      <w:r w:rsidR="004F0025">
        <w:rPr>
          <w:rFonts w:ascii="Times New Roman" w:eastAsia="Times New Roman" w:hAnsi="Times New Roman" w:cs="Times New Roman"/>
          <w:sz w:val="26"/>
          <w:szCs w:val="26"/>
        </w:rPr>
        <w:t>for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each section.</w:t>
      </w:r>
    </w:p>
    <w:p w14:paraId="716EAB9B" w14:textId="1FA6A00F" w:rsidR="00927B34" w:rsidRDefault="00927B34" w:rsidP="00322B49">
      <w:pPr>
        <w:pStyle w:val="ListParagraph"/>
        <w:numPr>
          <w:ilvl w:val="0"/>
          <w:numId w:val="10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If the section or subsection is Not Applicable indicate with N/A. Do not leave blank.</w:t>
      </w:r>
    </w:p>
    <w:p w14:paraId="039572E2" w14:textId="77777777" w:rsidR="00322B49" w:rsidRPr="00322B49" w:rsidRDefault="00322B49" w:rsidP="00322B49">
      <w:pPr>
        <w:pStyle w:val="ListParagraph"/>
        <w:numPr>
          <w:ilvl w:val="0"/>
          <w:numId w:val="10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Initial each page.</w:t>
      </w:r>
    </w:p>
    <w:sectPr w:rsidR="00322B49" w:rsidRPr="00322B49" w:rsidSect="00E57430">
      <w:footerReference w:type="default" r:id="rId7"/>
      <w:pgSz w:w="12240" w:h="15840"/>
      <w:pgMar w:top="81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BB10EA" w14:textId="77777777" w:rsidR="004F0025" w:rsidRDefault="004F0025" w:rsidP="004F0025">
      <w:pPr>
        <w:spacing w:after="0" w:line="240" w:lineRule="auto"/>
      </w:pPr>
      <w:r>
        <w:separator/>
      </w:r>
    </w:p>
  </w:endnote>
  <w:endnote w:type="continuationSeparator" w:id="0">
    <w:p w14:paraId="1A3095D0" w14:textId="77777777" w:rsidR="004F0025" w:rsidRDefault="004F0025" w:rsidP="004F0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85581" w14:textId="77777777" w:rsidR="004F0025" w:rsidRPr="004F0025" w:rsidRDefault="004F0025" w:rsidP="004F0025">
    <w:pPr>
      <w:pStyle w:val="Footer"/>
      <w:jc w:val="center"/>
      <w:rPr>
        <w:rFonts w:ascii="Times New Roman" w:hAnsi="Times New Roman" w:cs="Times New Roman"/>
        <w:sz w:val="24"/>
        <w:szCs w:val="24"/>
      </w:rPr>
    </w:pPr>
    <w:r w:rsidRPr="004F0025">
      <w:rPr>
        <w:rFonts w:ascii="Times New Roman" w:hAnsi="Times New Roman" w:cs="Times New Roman"/>
        <w:sz w:val="24"/>
        <w:szCs w:val="24"/>
      </w:rPr>
      <w:fldChar w:fldCharType="begin"/>
    </w:r>
    <w:r w:rsidRPr="004F0025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4F0025">
      <w:rPr>
        <w:rFonts w:ascii="Times New Roman" w:hAnsi="Times New Roman" w:cs="Times New Roman"/>
        <w:sz w:val="24"/>
        <w:szCs w:val="24"/>
      </w:rPr>
      <w:fldChar w:fldCharType="separate"/>
    </w:r>
    <w:r w:rsidRPr="004F0025">
      <w:rPr>
        <w:rFonts w:ascii="Times New Roman" w:hAnsi="Times New Roman" w:cs="Times New Roman"/>
        <w:noProof/>
        <w:sz w:val="24"/>
        <w:szCs w:val="24"/>
      </w:rPr>
      <w:t>1</w:t>
    </w:r>
    <w:r w:rsidRPr="004F0025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64EA32" w14:textId="77777777" w:rsidR="004F0025" w:rsidRDefault="004F0025" w:rsidP="004F0025">
      <w:pPr>
        <w:spacing w:after="0" w:line="240" w:lineRule="auto"/>
      </w:pPr>
      <w:r>
        <w:separator/>
      </w:r>
    </w:p>
  </w:footnote>
  <w:footnote w:type="continuationSeparator" w:id="0">
    <w:p w14:paraId="69766171" w14:textId="77777777" w:rsidR="004F0025" w:rsidRDefault="004F0025" w:rsidP="004F0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70B1C"/>
    <w:multiLevelType w:val="hybridMultilevel"/>
    <w:tmpl w:val="AC76A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F3F04"/>
    <w:multiLevelType w:val="hybridMultilevel"/>
    <w:tmpl w:val="FCD2987A"/>
    <w:lvl w:ilvl="0" w:tplc="4912BC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B47D1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10744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E1C5C"/>
    <w:multiLevelType w:val="hybridMultilevel"/>
    <w:tmpl w:val="DEA2AF30"/>
    <w:lvl w:ilvl="0" w:tplc="44DADE3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4144F7"/>
    <w:multiLevelType w:val="hybridMultilevel"/>
    <w:tmpl w:val="167CE36A"/>
    <w:lvl w:ilvl="0" w:tplc="D30CED64">
      <w:start w:val="1"/>
      <w:numFmt w:val="upperRoman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487FE9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7D13DE"/>
    <w:multiLevelType w:val="hybridMultilevel"/>
    <w:tmpl w:val="4C5CB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6CAA86A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  <w:iCs w:val="0"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D6446"/>
    <w:multiLevelType w:val="hybridMultilevel"/>
    <w:tmpl w:val="7104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82E22D6">
      <w:start w:val="1"/>
      <w:numFmt w:val="upperRoman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</w:num>
  <w:num w:numId="3">
    <w:abstractNumId w:val="7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560"/>
    <w:rsid w:val="0001118E"/>
    <w:rsid w:val="00050E40"/>
    <w:rsid w:val="00103793"/>
    <w:rsid w:val="00111006"/>
    <w:rsid w:val="00165E8A"/>
    <w:rsid w:val="0016735A"/>
    <w:rsid w:val="00203A58"/>
    <w:rsid w:val="00245C6D"/>
    <w:rsid w:val="002552E0"/>
    <w:rsid w:val="002E6709"/>
    <w:rsid w:val="00322B49"/>
    <w:rsid w:val="003713D3"/>
    <w:rsid w:val="00374F21"/>
    <w:rsid w:val="00381DB0"/>
    <w:rsid w:val="003E08E5"/>
    <w:rsid w:val="004C698A"/>
    <w:rsid w:val="004F0025"/>
    <w:rsid w:val="005120AE"/>
    <w:rsid w:val="00524137"/>
    <w:rsid w:val="005603B6"/>
    <w:rsid w:val="005653BB"/>
    <w:rsid w:val="00590859"/>
    <w:rsid w:val="005C1560"/>
    <w:rsid w:val="006443DE"/>
    <w:rsid w:val="006F60D3"/>
    <w:rsid w:val="0076661C"/>
    <w:rsid w:val="00771E90"/>
    <w:rsid w:val="007A04DA"/>
    <w:rsid w:val="007C6933"/>
    <w:rsid w:val="007E4759"/>
    <w:rsid w:val="0087185D"/>
    <w:rsid w:val="00894BCE"/>
    <w:rsid w:val="008C0324"/>
    <w:rsid w:val="008C4B4C"/>
    <w:rsid w:val="00927B34"/>
    <w:rsid w:val="00960BE4"/>
    <w:rsid w:val="009821DA"/>
    <w:rsid w:val="00A229B5"/>
    <w:rsid w:val="00B724EF"/>
    <w:rsid w:val="00B73354"/>
    <w:rsid w:val="00BB4F36"/>
    <w:rsid w:val="00BC3615"/>
    <w:rsid w:val="00C605BA"/>
    <w:rsid w:val="00C614C7"/>
    <w:rsid w:val="00C825DC"/>
    <w:rsid w:val="00C931FA"/>
    <w:rsid w:val="00D04FAC"/>
    <w:rsid w:val="00D3596B"/>
    <w:rsid w:val="00D75612"/>
    <w:rsid w:val="00D7644B"/>
    <w:rsid w:val="00DE73C1"/>
    <w:rsid w:val="00E00EDA"/>
    <w:rsid w:val="00E1666D"/>
    <w:rsid w:val="00E32CD0"/>
    <w:rsid w:val="00E57430"/>
    <w:rsid w:val="00EA5DBF"/>
    <w:rsid w:val="00EA6EA7"/>
    <w:rsid w:val="00F12710"/>
    <w:rsid w:val="00F20A76"/>
    <w:rsid w:val="00F70B89"/>
    <w:rsid w:val="00FC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18726"/>
  <w15:chartTrackingRefBased/>
  <w15:docId w15:val="{17E3F4D8-BEC4-474D-B84C-A8BFCF1E1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2E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552E0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Default">
    <w:name w:val="Default"/>
    <w:rsid w:val="006443DE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F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0025"/>
  </w:style>
  <w:style w:type="paragraph" w:styleId="Footer">
    <w:name w:val="footer"/>
    <w:basedOn w:val="Normal"/>
    <w:link w:val="FooterChar"/>
    <w:uiPriority w:val="99"/>
    <w:unhideWhenUsed/>
    <w:rsid w:val="004F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0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0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2021\FY21%20Templates\2.%20Solicitation\EEO%20Forms\EEO%20Forms%20Checkli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EEO Forms Checklist</Template>
  <TotalTime>8</TotalTime>
  <Pages>3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Wiggins, Drakus</dc:creator>
  <cp:keywords/>
  <dc:description/>
  <cp:lastModifiedBy>Roane, Carla (OCFO)</cp:lastModifiedBy>
  <cp:revision>2</cp:revision>
  <cp:lastPrinted>2019-06-12T14:22:00Z</cp:lastPrinted>
  <dcterms:created xsi:type="dcterms:W3CDTF">2020-12-29T20:25:00Z</dcterms:created>
  <dcterms:modified xsi:type="dcterms:W3CDTF">2020-12-29T20:25:00Z</dcterms:modified>
</cp:coreProperties>
</file>